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76491" w14:textId="77777777" w:rsidR="001449A4" w:rsidRDefault="001449A4" w:rsidP="001449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BASSET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2BC9E046" w14:textId="77777777" w:rsidR="001449A4" w:rsidRDefault="001449A4" w:rsidP="001449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Master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Godshouse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College, Cambridge University.</w:t>
      </w:r>
    </w:p>
    <w:p w14:paraId="7AADAFD9" w14:textId="77777777" w:rsidR="001449A4" w:rsidRDefault="001449A4" w:rsidP="001449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40108A" w14:textId="77777777" w:rsidR="001449A4" w:rsidRDefault="001449A4" w:rsidP="001449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C76FF3" w14:textId="77777777" w:rsidR="001449A4" w:rsidRDefault="001449A4" w:rsidP="001449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Oct.1478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Grome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Great Thurlow, Suffolk(q.v.), was pardoned for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E93D1" w14:textId="77777777" w:rsidR="001449A4" w:rsidRDefault="001449A4" w:rsidP="001449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appearing to answer him touching a trespass.</w:t>
      </w:r>
    </w:p>
    <w:p w14:paraId="0E19B144" w14:textId="77777777" w:rsidR="001449A4" w:rsidRDefault="001449A4" w:rsidP="001449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pp.82-3)</w:t>
      </w:r>
    </w:p>
    <w:p w14:paraId="0AB22665" w14:textId="77777777" w:rsidR="001449A4" w:rsidRDefault="001449A4" w:rsidP="001449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79601" w14:textId="77777777" w:rsidR="001449A4" w:rsidRDefault="001449A4" w:rsidP="001449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C28FBC" w14:textId="77777777" w:rsidR="001449A4" w:rsidRDefault="001449A4" w:rsidP="001449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4FFC90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C3D5D" w14:textId="77777777" w:rsidR="001449A4" w:rsidRDefault="001449A4" w:rsidP="009139A6">
      <w:r>
        <w:separator/>
      </w:r>
    </w:p>
  </w:endnote>
  <w:endnote w:type="continuationSeparator" w:id="0">
    <w:p w14:paraId="1CFC4C0B" w14:textId="77777777" w:rsidR="001449A4" w:rsidRDefault="001449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D45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86B0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3C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D0E1A" w14:textId="77777777" w:rsidR="001449A4" w:rsidRDefault="001449A4" w:rsidP="009139A6">
      <w:r>
        <w:separator/>
      </w:r>
    </w:p>
  </w:footnote>
  <w:footnote w:type="continuationSeparator" w:id="0">
    <w:p w14:paraId="1AAB423B" w14:textId="77777777" w:rsidR="001449A4" w:rsidRDefault="001449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15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1F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21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9A4"/>
    <w:rsid w:val="000666E0"/>
    <w:rsid w:val="001449A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AFDD6"/>
  <w15:chartTrackingRefBased/>
  <w15:docId w15:val="{A2A51C18-0C6D-4297-B079-EC2E6D2AA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2021-04-21T09:13:00Z</dcterms:created>
  <dcterms:modified xsi:type="dcterms:W3CDTF">2021-04-21T09:14:00Z</dcterms:modified>
</cp:coreProperties>
</file>